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CB6A19">
        <w:rPr>
          <w:rFonts w:ascii="Arial" w:hAnsi="Arial" w:cs="Arial"/>
          <w:b/>
          <w:sz w:val="24"/>
        </w:rPr>
        <w:t>5</w:t>
      </w:r>
      <w:r w:rsidRPr="00F836E6">
        <w:rPr>
          <w:rFonts w:ascii="Arial" w:hAnsi="Arial" w:cs="Arial"/>
          <w:b/>
          <w:sz w:val="24"/>
        </w:rPr>
        <w:tab/>
      </w:r>
      <w:r w:rsidRPr="00162494">
        <w:rPr>
          <w:rFonts w:ascii="Arial" w:hAnsi="Arial" w:cs="Arial"/>
          <w:b/>
          <w:sz w:val="24"/>
        </w:rPr>
        <w:t>R5-24</w:t>
      </w:r>
      <w:r w:rsidR="009D14D2" w:rsidRPr="00162494">
        <w:rPr>
          <w:rFonts w:ascii="Arial" w:hAnsi="Arial" w:cs="Arial"/>
          <w:b/>
          <w:sz w:val="24"/>
        </w:rPr>
        <w:t>705</w:t>
      </w:r>
      <w:r w:rsidR="00E569C6" w:rsidRPr="00162494">
        <w:rPr>
          <w:rFonts w:ascii="Arial" w:hAnsi="Arial" w:cs="Arial"/>
          <w:b/>
          <w:sz w:val="24"/>
        </w:rPr>
        <w:t>3</w:t>
      </w:r>
    </w:p>
    <w:bookmarkStart w:id="0" w:name="_Hlk182003544"/>
    <w:p w:rsidR="009D14D2" w:rsidRDefault="009D14D2" w:rsidP="009D14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bookmarkEnd w:id="0"/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8E7DEB" w:rsidRPr="008E7DEB">
        <w:rPr>
          <w:rFonts w:ascii="Arial" w:hAnsi="Arial"/>
          <w:sz w:val="24"/>
        </w:rPr>
        <w:t>PRD-17 on Guidance to Work Item Codes (post RAN#10</w:t>
      </w:r>
      <w:r w:rsidR="00CB6A19">
        <w:rPr>
          <w:rFonts w:ascii="Arial" w:hAnsi="Arial"/>
          <w:sz w:val="24"/>
        </w:rPr>
        <w:t>6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DD2FD9">
        <w:rPr>
          <w:rFonts w:ascii="Arial" w:hAnsi="Arial"/>
          <w:sz w:val="24"/>
        </w:rPr>
        <w:t>Information</w:t>
      </w:r>
      <w:bookmarkStart w:id="4" w:name="_GoBack"/>
      <w:bookmarkEnd w:id="4"/>
    </w:p>
    <w:p w:rsidR="0000359F" w:rsidRPr="006A1C35" w:rsidRDefault="0000359F" w:rsidP="00902E6C">
      <w:pPr>
        <w:pStyle w:val="Heading1"/>
      </w:pPr>
      <w:bookmarkStart w:id="5" w:name="_Toc517052"/>
      <w:bookmarkStart w:id="6" w:name="_Toc2091540"/>
      <w:r w:rsidRPr="006A1C35">
        <w:t>1</w:t>
      </w:r>
      <w:r w:rsidRPr="006A1C35">
        <w:tab/>
        <w:t>Introduction</w:t>
      </w:r>
      <w:bookmarkEnd w:id="5"/>
      <w:bookmarkEnd w:id="6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CB6A19">
        <w:t>6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CB6A19">
        <w:t>6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071DD1">
        <w:rPr>
          <w:lang w:val="en-US"/>
        </w:rPr>
        <w:t>5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CB6A19">
        <w:t>6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R5-246166</w:t>
            </w:r>
          </w:p>
          <w:p w:rsidR="00071DD1" w:rsidRPr="00F162C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RP-243119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NR Positioning Enhancement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37.571-1</w:t>
            </w:r>
          </w:p>
          <w:p w:rsidR="005F3148" w:rsidRPr="00104984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37.571-2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R5-246262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RP-242836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High-power UE operation for fixed-wireless/vehicle-mounted use cases in LTE bands and NR bands in Rel-18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104984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R5-246340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RP-242991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- Introduction of FDD LTE band (L+S band) for IoT NTN operation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IoT_NTN_FDD_LS_band-UEConTest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R5-246545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RP-242497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Rel-17 NR small data transmissions in INACTIVE state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R5-247039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RP-243088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of New Rel-18 NR licensed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R5-247280</w:t>
            </w:r>
          </w:p>
          <w:p w:rsidR="00012EE2" w:rsidRPr="00F162C1" w:rsidRDefault="00012EE2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2EE2">
              <w:rPr>
                <w:rFonts w:ascii="Arial" w:hAnsi="Arial" w:cs="Arial"/>
                <w:sz w:val="16"/>
                <w:szCs w:val="16"/>
              </w:rPr>
              <w:t>RP-242868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Rel-17 LTE CA Configurations RAN5#105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C4678A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CB6A19">
        <w:t>5062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CB6A19">
        <w:t>6</w:t>
      </w:r>
      <w:r w:rsidR="00F90AFF" w:rsidRPr="006A1C35">
        <w:t xml:space="preserve"> (post RAN#</w:t>
      </w:r>
      <w:r w:rsidR="008445D7">
        <w:t>10</w:t>
      </w:r>
      <w:r w:rsidR="00CB6A19">
        <w:t>5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41E" w:rsidRDefault="0031541E">
      <w:r>
        <w:separator/>
      </w:r>
    </w:p>
  </w:endnote>
  <w:endnote w:type="continuationSeparator" w:id="0">
    <w:p w:rsidR="0031541E" w:rsidRDefault="0031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41E" w:rsidRDefault="0031541E">
      <w:r>
        <w:separator/>
      </w:r>
    </w:p>
  </w:footnote>
  <w:footnote w:type="continuationSeparator" w:id="0">
    <w:p w:rsidR="0031541E" w:rsidRDefault="00315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4B51"/>
    <w:rsid w:val="000055FE"/>
    <w:rsid w:val="00007631"/>
    <w:rsid w:val="000123E7"/>
    <w:rsid w:val="00012EE2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1DD1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C6BEF"/>
    <w:rsid w:val="000D0B10"/>
    <w:rsid w:val="000D1399"/>
    <w:rsid w:val="000D155D"/>
    <w:rsid w:val="000D1649"/>
    <w:rsid w:val="000D19B7"/>
    <w:rsid w:val="000D32BC"/>
    <w:rsid w:val="000D39D5"/>
    <w:rsid w:val="000D3AD3"/>
    <w:rsid w:val="000D4428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494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68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1E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148"/>
    <w:rsid w:val="005F38DB"/>
    <w:rsid w:val="005F39BD"/>
    <w:rsid w:val="005F3FF1"/>
    <w:rsid w:val="005F53E1"/>
    <w:rsid w:val="005F5B91"/>
    <w:rsid w:val="00600246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449C"/>
    <w:rsid w:val="006B4680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3B03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4D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678A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B6A19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19C"/>
    <w:rsid w:val="00D207EA"/>
    <w:rsid w:val="00D20F21"/>
    <w:rsid w:val="00D210F7"/>
    <w:rsid w:val="00D216B2"/>
    <w:rsid w:val="00D21FDC"/>
    <w:rsid w:val="00D224BE"/>
    <w:rsid w:val="00D227B6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9C6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E76F3E-B764-4F16-B5AA-020A8A7B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1037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2112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31</cp:revision>
  <cp:lastPrinted>2009-01-20T05:46:00Z</cp:lastPrinted>
  <dcterms:created xsi:type="dcterms:W3CDTF">2022-03-28T09:36:00Z</dcterms:created>
  <dcterms:modified xsi:type="dcterms:W3CDTF">2024-12-20T18:52:00Z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